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5A" w:rsidRPr="001B3E7D" w:rsidRDefault="00155D5A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155D5A" w:rsidRPr="001B3E7D" w:rsidRDefault="00155D5A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155D5A" w:rsidRPr="001B3E7D" w:rsidRDefault="00155D5A" w:rsidP="00D119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155D5A" w:rsidRPr="001B3E7D" w:rsidRDefault="00155D5A" w:rsidP="00D119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155D5A" w:rsidRPr="004303FB" w:rsidRDefault="00155D5A" w:rsidP="00D119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155D5A" w:rsidRPr="001B3E7D" w:rsidRDefault="00155D5A" w:rsidP="008B1897">
      <w:pPr>
        <w:spacing w:after="0"/>
        <w:rPr>
          <w:sz w:val="24"/>
          <w:szCs w:val="24"/>
          <w:lang w:val="ro-RO"/>
        </w:rPr>
      </w:pPr>
    </w:p>
    <w:p w:rsidR="00155D5A" w:rsidRPr="001B3E7D" w:rsidRDefault="00155D5A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155D5A" w:rsidRPr="001B3E7D" w:rsidRDefault="00155D5A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155D5A" w:rsidRPr="001B3E7D" w:rsidRDefault="00155D5A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155D5A" w:rsidRPr="00F64213" w:rsidTr="138A952A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155D5A" w:rsidRPr="00C17CB8" w:rsidTr="138A952A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155D5A" w:rsidRPr="00F64213" w:rsidTr="138A952A">
        <w:trPr>
          <w:trHeight w:val="177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401251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Sl. Dr. Ing. Breb Traian Viorel 63/35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401251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Constructii metalice, curs si lucrari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Institutul Politehnic „Traian Vuia” -  Timisoara / Facultatea de Constructii / Constructii hidrotehnice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155D5A" w:rsidRPr="00F64213" w:rsidRDefault="00155D5A" w:rsidP="00401251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Ingineria constructiilor</w:t>
            </w:r>
          </w:p>
        </w:tc>
        <w:tc>
          <w:tcPr>
            <w:tcW w:w="3935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CD0BB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138A952A">
              <w:rPr>
                <w:color w:val="538135"/>
                <w:sz w:val="18"/>
                <w:szCs w:val="18"/>
                <w:lang w:val="ro-RO"/>
              </w:rPr>
              <w:t>4 cărţi (B1-B4) ; 6 lucrări stintifice (D1-D6); 3 brevete de invenţie (E1-E3)</w:t>
            </w:r>
          </w:p>
          <w:p w:rsidR="00155D5A" w:rsidRPr="00F64213" w:rsidRDefault="00155D5A" w:rsidP="00CD0BB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teza (A)</w:t>
            </w:r>
          </w:p>
          <w:p w:rsidR="00155D5A" w:rsidRPr="00F64213" w:rsidRDefault="00155D5A" w:rsidP="00CD0BBC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155D5A" w:rsidRPr="00F64213" w:rsidTr="138A952A">
        <w:tc>
          <w:tcPr>
            <w:tcW w:w="488" w:type="dxa"/>
            <w:vMerge w:val="restart"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 w:val="restart"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 w:val="restart"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 w:val="restart"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155D5A" w:rsidRPr="00F64213" w:rsidTr="138A952A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155D5A" w:rsidRPr="00F64213" w:rsidRDefault="00155D5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155D5A" w:rsidRPr="001B3E7D" w:rsidRDefault="00155D5A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155D5A" w:rsidRPr="00C17CB8" w:rsidTr="00F64213">
        <w:tc>
          <w:tcPr>
            <w:tcW w:w="5086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155D5A" w:rsidRPr="00F64213" w:rsidRDefault="00155D5A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155D5A" w:rsidRPr="001B3E7D" w:rsidRDefault="00155D5A" w:rsidP="008B1897">
      <w:pPr>
        <w:rPr>
          <w:lang w:val="ro-RO"/>
        </w:rPr>
        <w:sectPr w:rsidR="00155D5A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155D5A" w:rsidRPr="001B3E7D" w:rsidRDefault="00155D5A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 Constructii Metalice si Mecanica Constructiilor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Sl. Dr. Ing. Breb Traian Viorel</w:t>
      </w:r>
    </w:p>
    <w:p w:rsidR="00155D5A" w:rsidRPr="001B3E7D" w:rsidRDefault="00155D5A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155D5A" w:rsidRPr="001B3E7D" w:rsidRDefault="00155D5A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155D5A" w:rsidRPr="001B3E7D" w:rsidRDefault="00155D5A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155D5A" w:rsidRPr="001B3E7D" w:rsidRDefault="00155D5A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155D5A" w:rsidRPr="001B3E7D" w:rsidRDefault="00155D5A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155D5A" w:rsidRPr="00F164AC" w:rsidRDefault="00155D5A" w:rsidP="00F164AC">
      <w:pPr>
        <w:tabs>
          <w:tab w:val="left" w:pos="142"/>
          <w:tab w:val="left" w:pos="399"/>
        </w:tabs>
        <w:spacing w:line="320" w:lineRule="atLeast"/>
        <w:jc w:val="both"/>
        <w:rPr>
          <w:noProof/>
          <w:spacing w:val="-2"/>
          <w:sz w:val="24"/>
          <w:szCs w:val="24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>A. Teza de doctorat</w:t>
      </w:r>
      <w:r>
        <w:rPr>
          <w:b/>
          <w:sz w:val="28"/>
          <w:szCs w:val="28"/>
          <w:lang w:val="ro-RO"/>
        </w:rPr>
        <w:t>: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 </w:t>
      </w:r>
      <w:r w:rsidRPr="00F164AC">
        <w:rPr>
          <w:noProof/>
          <w:spacing w:val="-2"/>
          <w:sz w:val="28"/>
          <w:szCs w:val="28"/>
          <w:lang w:val="ro-RO"/>
        </w:rPr>
        <w:t>Contributii la optimizarea acoperisurilor spatiale reticulate pentru centrale hidroelectrice. Sisteme de noduri si studiul comportarii acestora</w:t>
      </w:r>
      <w:r w:rsidRPr="00F164AC">
        <w:rPr>
          <w:noProof/>
          <w:spacing w:val="-2"/>
          <w:sz w:val="24"/>
          <w:szCs w:val="24"/>
          <w:lang w:val="ro-RO"/>
        </w:rPr>
        <w:t>.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 w:rsidRPr="138A952A">
        <w:rPr>
          <w:b/>
          <w:bCs/>
          <w:sz w:val="28"/>
          <w:szCs w:val="28"/>
          <w:lang w:val="ro-RO"/>
        </w:rPr>
        <w:t xml:space="preserve">B. Cărţi si capitole în cărţi publicate în ultimii 20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155D5A" w:rsidRPr="00BC054F" w:rsidTr="000647A0">
        <w:trPr>
          <w:trHeight w:val="255"/>
        </w:trPr>
        <w:tc>
          <w:tcPr>
            <w:tcW w:w="501" w:type="dxa"/>
          </w:tcPr>
          <w:p w:rsidR="00155D5A" w:rsidRPr="00933447" w:rsidRDefault="00155D5A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3436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</w:p>
        </w:tc>
        <w:tc>
          <w:tcPr>
            <w:tcW w:w="2268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Editura</w:t>
            </w:r>
          </w:p>
        </w:tc>
        <w:tc>
          <w:tcPr>
            <w:tcW w:w="992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155D5A" w:rsidRPr="00BC054F" w:rsidRDefault="00155D5A" w:rsidP="000647A0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Pag</w:t>
            </w:r>
          </w:p>
        </w:tc>
      </w:tr>
      <w:tr w:rsidR="00155D5A" w:rsidRPr="00BC054F" w:rsidTr="000647A0">
        <w:trPr>
          <w:trHeight w:val="255"/>
        </w:trPr>
        <w:tc>
          <w:tcPr>
            <w:tcW w:w="501" w:type="dxa"/>
          </w:tcPr>
          <w:p w:rsidR="00155D5A" w:rsidRPr="00BC054F" w:rsidRDefault="00155D5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155D5A" w:rsidRDefault="00155D5A" w:rsidP="000979E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Stăvilare automatizate hidraulic. </w:t>
            </w:r>
          </w:p>
          <w:p w:rsidR="00155D5A" w:rsidRPr="00BC054F" w:rsidRDefault="00155D5A" w:rsidP="000647A0">
            <w:pPr>
              <w:rPr>
                <w:szCs w:val="20"/>
              </w:rPr>
            </w:pPr>
          </w:p>
        </w:tc>
        <w:tc>
          <w:tcPr>
            <w:tcW w:w="3436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Andrei Wehry, Mircea Orlescu, Traian Viorel Breb</w:t>
            </w:r>
          </w:p>
          <w:p w:rsidR="00155D5A" w:rsidRPr="00BC054F" w:rsidRDefault="00155D5A" w:rsidP="000647A0">
            <w:pPr>
              <w:rPr>
                <w:szCs w:val="20"/>
              </w:rPr>
            </w:pPr>
          </w:p>
        </w:tc>
        <w:tc>
          <w:tcPr>
            <w:tcW w:w="2268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Orizonturi </w:t>
            </w:r>
          </w:p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Universitare </w:t>
            </w:r>
          </w:p>
          <w:p w:rsidR="00155D5A" w:rsidRPr="000979E9" w:rsidRDefault="00155D5A" w:rsidP="000647A0"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napToGrid w:val="0"/>
                    <w:color w:val="000000"/>
                    <w:sz w:val="24"/>
                  </w:rPr>
                  <w:t>Timişoara</w:t>
                </w:r>
              </w:smartTag>
            </w:smartTag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noWrap/>
          </w:tcPr>
          <w:p w:rsidR="00155D5A" w:rsidRPr="00BC054F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2001</w:t>
            </w:r>
          </w:p>
        </w:tc>
        <w:tc>
          <w:tcPr>
            <w:tcW w:w="2822" w:type="dxa"/>
            <w:noWrap/>
          </w:tcPr>
          <w:p w:rsidR="00155D5A" w:rsidRPr="00BC054F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155D5A" w:rsidRPr="00BC054F" w:rsidRDefault="00155D5A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176</w:t>
            </w:r>
          </w:p>
        </w:tc>
      </w:tr>
      <w:tr w:rsidR="00155D5A" w:rsidRPr="00BC054F" w:rsidTr="000647A0">
        <w:trPr>
          <w:trHeight w:val="255"/>
        </w:trPr>
        <w:tc>
          <w:tcPr>
            <w:tcW w:w="501" w:type="dxa"/>
          </w:tcPr>
          <w:p w:rsidR="00155D5A" w:rsidRPr="00BC054F" w:rsidRDefault="00155D5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155D5A" w:rsidRPr="000979E9" w:rsidRDefault="00155D5A" w:rsidP="000979E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jc w:val="both"/>
              <w:rPr>
                <w:noProof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Constructii metalice. Structuri pentru hale metalice – curs, vol. 2</w:t>
            </w:r>
          </w:p>
        </w:tc>
        <w:tc>
          <w:tcPr>
            <w:tcW w:w="3436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Gheorghe Mercea,</w:t>
            </w:r>
          </w:p>
          <w:p w:rsidR="00155D5A" w:rsidRPr="000979E9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Traian Viorel Breb</w:t>
            </w:r>
          </w:p>
        </w:tc>
        <w:tc>
          <w:tcPr>
            <w:tcW w:w="2268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UP </w:t>
            </w:r>
          </w:p>
          <w:p w:rsidR="00155D5A" w:rsidRPr="000979E9" w:rsidRDefault="00155D5A" w:rsidP="000979E9"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napToGrid w:val="0"/>
                    <w:color w:val="000000"/>
                    <w:sz w:val="24"/>
                  </w:rPr>
                  <w:t>Timisoara</w:t>
                </w:r>
              </w:smartTag>
            </w:smartTag>
          </w:p>
        </w:tc>
        <w:tc>
          <w:tcPr>
            <w:tcW w:w="992" w:type="dxa"/>
            <w:noWrap/>
          </w:tcPr>
          <w:p w:rsidR="00155D5A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1996</w:t>
            </w:r>
          </w:p>
        </w:tc>
        <w:tc>
          <w:tcPr>
            <w:tcW w:w="2822" w:type="dxa"/>
            <w:noWrap/>
          </w:tcPr>
          <w:p w:rsidR="00155D5A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155D5A" w:rsidRDefault="00155D5A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232</w:t>
            </w:r>
          </w:p>
        </w:tc>
      </w:tr>
      <w:tr w:rsidR="00155D5A" w:rsidRPr="00BC054F" w:rsidTr="000647A0">
        <w:trPr>
          <w:trHeight w:val="255"/>
        </w:trPr>
        <w:tc>
          <w:tcPr>
            <w:tcW w:w="501" w:type="dxa"/>
          </w:tcPr>
          <w:p w:rsidR="00155D5A" w:rsidRPr="00BC054F" w:rsidRDefault="00155D5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155D5A" w:rsidRPr="000979E9" w:rsidRDefault="00155D5A" w:rsidP="000979E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jc w:val="both"/>
              <w:rPr>
                <w:noProof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Constructii metalice. Structuri pentru constructii cu deschideri mari si pentru cladiri multietajate. – curs, vol. 3</w:t>
            </w:r>
          </w:p>
        </w:tc>
        <w:tc>
          <w:tcPr>
            <w:tcW w:w="3436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Gheorghe Mercea,</w:t>
            </w:r>
          </w:p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Traian Viorel Breb</w:t>
            </w:r>
          </w:p>
          <w:p w:rsidR="00155D5A" w:rsidRDefault="00155D5A" w:rsidP="000979E9">
            <w:pPr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2268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UP </w:t>
            </w:r>
          </w:p>
          <w:p w:rsidR="00155D5A" w:rsidRDefault="00155D5A" w:rsidP="000979E9"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napToGrid w:val="0"/>
                    <w:color w:val="000000"/>
                    <w:sz w:val="24"/>
                  </w:rPr>
                  <w:t>Timisoara</w:t>
                </w:r>
              </w:smartTag>
            </w:smartTag>
          </w:p>
          <w:p w:rsidR="00155D5A" w:rsidRDefault="00155D5A" w:rsidP="000979E9">
            <w:pPr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992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1996 </w:t>
            </w:r>
          </w:p>
          <w:p w:rsidR="00155D5A" w:rsidRDefault="00155D5A" w:rsidP="000647A0">
            <w:pPr>
              <w:rPr>
                <w:szCs w:val="20"/>
              </w:rPr>
            </w:pPr>
          </w:p>
        </w:tc>
        <w:tc>
          <w:tcPr>
            <w:tcW w:w="2822" w:type="dxa"/>
            <w:noWrap/>
          </w:tcPr>
          <w:p w:rsidR="00155D5A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155D5A" w:rsidRDefault="00155D5A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</w:t>
            </w:r>
          </w:p>
        </w:tc>
      </w:tr>
      <w:tr w:rsidR="00155D5A" w:rsidRPr="00BC054F" w:rsidTr="000647A0">
        <w:trPr>
          <w:trHeight w:val="255"/>
        </w:trPr>
        <w:tc>
          <w:tcPr>
            <w:tcW w:w="501" w:type="dxa"/>
          </w:tcPr>
          <w:p w:rsidR="00155D5A" w:rsidRPr="00BC054F" w:rsidRDefault="00155D5A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155D5A" w:rsidRPr="000979E9" w:rsidRDefault="00155D5A" w:rsidP="000979E9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jc w:val="both"/>
              <w:rPr>
                <w:noProof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Constructii metalice. Indrumator de proiect, vol 2</w:t>
            </w:r>
          </w:p>
        </w:tc>
        <w:tc>
          <w:tcPr>
            <w:tcW w:w="3436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Gheorghe Mercea,</w:t>
            </w:r>
          </w:p>
          <w:p w:rsidR="00155D5A" w:rsidRPr="000979E9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>Traian Viorel Breb</w:t>
            </w:r>
          </w:p>
        </w:tc>
        <w:tc>
          <w:tcPr>
            <w:tcW w:w="2268" w:type="dxa"/>
            <w:noWrap/>
          </w:tcPr>
          <w:p w:rsidR="00155D5A" w:rsidRDefault="00155D5A" w:rsidP="000979E9">
            <w:r>
              <w:rPr>
                <w:rFonts w:ascii="Arial" w:hAnsi="Arial"/>
                <w:snapToGrid w:val="0"/>
                <w:color w:val="000000"/>
                <w:sz w:val="24"/>
              </w:rPr>
              <w:t xml:space="preserve">UP </w:t>
            </w:r>
          </w:p>
          <w:p w:rsidR="00155D5A" w:rsidRPr="000979E9" w:rsidRDefault="00155D5A" w:rsidP="000979E9"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napToGrid w:val="0"/>
                    <w:color w:val="000000"/>
                    <w:sz w:val="24"/>
                  </w:rPr>
                  <w:t>Timisoara</w:t>
                </w:r>
              </w:smartTag>
            </w:smartTag>
          </w:p>
        </w:tc>
        <w:tc>
          <w:tcPr>
            <w:tcW w:w="992" w:type="dxa"/>
            <w:noWrap/>
          </w:tcPr>
          <w:p w:rsidR="00155D5A" w:rsidRDefault="00155D5A" w:rsidP="000647A0">
            <w:pPr>
              <w:rPr>
                <w:szCs w:val="20"/>
              </w:rPr>
            </w:pPr>
            <w:r>
              <w:rPr>
                <w:rFonts w:ascii="Arial" w:hAnsi="Arial"/>
                <w:snapToGrid w:val="0"/>
                <w:color w:val="000000"/>
                <w:sz w:val="24"/>
              </w:rPr>
              <w:t>1996</w:t>
            </w:r>
          </w:p>
        </w:tc>
        <w:tc>
          <w:tcPr>
            <w:tcW w:w="2822" w:type="dxa"/>
            <w:noWrap/>
          </w:tcPr>
          <w:p w:rsidR="00155D5A" w:rsidRDefault="00155D5A" w:rsidP="000647A0">
            <w:pPr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155D5A" w:rsidRDefault="00155D5A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</w:t>
            </w:r>
          </w:p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 w:rsidRPr="138A952A">
        <w:rPr>
          <w:b/>
          <w:bCs/>
          <w:sz w:val="28"/>
          <w:szCs w:val="28"/>
          <w:lang w:val="ro-RO"/>
        </w:rPr>
        <w:t xml:space="preserve"> C. Lucrări indexate ISI/BDI publicate în ultimii 20 anii </w:t>
      </w: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3"/>
        <w:gridCol w:w="640"/>
        <w:gridCol w:w="1780"/>
        <w:gridCol w:w="2118"/>
        <w:gridCol w:w="3506"/>
        <w:gridCol w:w="1516"/>
      </w:tblGrid>
      <w:tr w:rsidR="00155D5A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Anul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Autor(i)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DD32BA" w:rsidRDefault="00155D5A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155D5A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/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/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/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667264" w:rsidRDefault="00155D5A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/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D5A" w:rsidRPr="00E6713B" w:rsidRDefault="00155D5A" w:rsidP="000647A0"/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155D5A" w:rsidRPr="00E913C8" w:rsidTr="00933447">
        <w:trPr>
          <w:trHeight w:val="510"/>
        </w:trPr>
        <w:tc>
          <w:tcPr>
            <w:tcW w:w="568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Anul</w:t>
            </w:r>
          </w:p>
        </w:tc>
        <w:tc>
          <w:tcPr>
            <w:tcW w:w="1540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Autor(i)</w:t>
            </w:r>
          </w:p>
        </w:tc>
        <w:tc>
          <w:tcPr>
            <w:tcW w:w="1888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Titlu articol</w:t>
            </w:r>
          </w:p>
        </w:tc>
        <w:tc>
          <w:tcPr>
            <w:tcW w:w="2737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155D5A" w:rsidRPr="00E913C8" w:rsidRDefault="00155D5A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Cotatie</w:t>
            </w:r>
          </w:p>
        </w:tc>
      </w:tr>
      <w:tr w:rsidR="00155D5A" w:rsidRPr="00AA3C57" w:rsidTr="00933447">
        <w:trPr>
          <w:trHeight w:val="161"/>
        </w:trPr>
        <w:tc>
          <w:tcPr>
            <w:tcW w:w="568" w:type="dxa"/>
          </w:tcPr>
          <w:p w:rsidR="00155D5A" w:rsidRPr="00AA3C57" w:rsidRDefault="00155D5A" w:rsidP="000647A0"/>
        </w:tc>
        <w:tc>
          <w:tcPr>
            <w:tcW w:w="755" w:type="dxa"/>
          </w:tcPr>
          <w:p w:rsidR="00155D5A" w:rsidRPr="00AA3C57" w:rsidRDefault="00155D5A" w:rsidP="000647A0"/>
        </w:tc>
        <w:tc>
          <w:tcPr>
            <w:tcW w:w="1540" w:type="dxa"/>
          </w:tcPr>
          <w:p w:rsidR="00155D5A" w:rsidRPr="00AA3C57" w:rsidRDefault="00155D5A" w:rsidP="000647A0"/>
        </w:tc>
        <w:tc>
          <w:tcPr>
            <w:tcW w:w="1888" w:type="dxa"/>
          </w:tcPr>
          <w:p w:rsidR="00155D5A" w:rsidRPr="00AA3C57" w:rsidRDefault="00155D5A" w:rsidP="000647A0"/>
        </w:tc>
        <w:tc>
          <w:tcPr>
            <w:tcW w:w="2737" w:type="dxa"/>
          </w:tcPr>
          <w:p w:rsidR="00155D5A" w:rsidRPr="00EE54C0" w:rsidRDefault="00155D5A" w:rsidP="000647A0"/>
        </w:tc>
        <w:tc>
          <w:tcPr>
            <w:tcW w:w="1440" w:type="dxa"/>
          </w:tcPr>
          <w:p w:rsidR="00155D5A" w:rsidRPr="00AA3C57" w:rsidRDefault="00155D5A" w:rsidP="000647A0"/>
        </w:tc>
        <w:tc>
          <w:tcPr>
            <w:tcW w:w="1260" w:type="dxa"/>
          </w:tcPr>
          <w:p w:rsidR="00155D5A" w:rsidRPr="00AA3C57" w:rsidRDefault="00155D5A" w:rsidP="000647A0"/>
        </w:tc>
      </w:tr>
    </w:tbl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Pr="00EE54C0" w:rsidRDefault="00155D5A" w:rsidP="00D25BE5">
      <w:pPr>
        <w:spacing w:after="0"/>
        <w:rPr>
          <w:b/>
          <w:sz w:val="28"/>
          <w:szCs w:val="28"/>
          <w:lang w:val="ro-RO"/>
        </w:rPr>
      </w:pPr>
      <w:r w:rsidRPr="138A952A">
        <w:rPr>
          <w:b/>
          <w:bCs/>
          <w:sz w:val="28"/>
          <w:szCs w:val="28"/>
          <w:lang w:val="ro-RO"/>
        </w:rPr>
        <w:t>D. Lucrări publicate în ultimii 20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681"/>
        <w:gridCol w:w="779"/>
        <w:gridCol w:w="1583"/>
        <w:gridCol w:w="3800"/>
        <w:gridCol w:w="3383"/>
      </w:tblGrid>
      <w:tr w:rsidR="00155D5A" w:rsidRPr="00322CAC" w:rsidTr="00322CAC">
        <w:trPr>
          <w:trHeight w:val="255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 xml:space="preserve">Nr. 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>Anul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>Luna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>Autor(i)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>Titlu articol</w:t>
            </w: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22CAC">
              <w:rPr>
                <w:rFonts w:ascii="Times New Roman" w:hAnsi="Times New Roman"/>
                <w:b/>
                <w:bCs/>
              </w:rPr>
              <w:t>Revista/conferin</w:t>
            </w:r>
            <w:r w:rsidRPr="00322CAC">
              <w:rPr>
                <w:rFonts w:ascii="Times New Roman" w:hAnsi="Times New Roman"/>
                <w:b/>
                <w:bCs/>
                <w:lang w:val="ro-RO"/>
              </w:rPr>
              <w:t>ţ</w:t>
            </w:r>
            <w:r w:rsidRPr="00322CAC">
              <w:rPr>
                <w:rFonts w:ascii="Times New Roman" w:hAnsi="Times New Roman"/>
                <w:b/>
                <w:bCs/>
              </w:rPr>
              <w:t>a</w:t>
            </w: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1.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2002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aprilie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tabs>
                <w:tab w:val="left" w:pos="142"/>
                <w:tab w:val="left" w:pos="399"/>
              </w:tabs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lang w:val="ro-RO"/>
              </w:rPr>
              <w:t xml:space="preserve">The analyses of the stresses from the reticulate spatial structure of the roof of a hydroelectric station </w:t>
            </w: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lang w:val="ro-RO"/>
              </w:rPr>
              <w:t xml:space="preserve"> Analele Universităţii "Ovidius" Constanţa Anul III-IV - aprilie 2002, Seria: Construcţii</w:t>
            </w: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2002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aprilie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tabs>
                <w:tab w:val="left" w:pos="142"/>
                <w:tab w:val="left" w:pos="399"/>
              </w:tabs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lang w:val="ro-RO"/>
              </w:rPr>
              <w:t xml:space="preserve">The structure and the calculation of the constant level dams with the hydraulic automatizing functioning, used on the irrigating channels </w:t>
            </w: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lang w:val="ro-RO"/>
              </w:rPr>
              <w:t xml:space="preserve"> Analele Universităţii "Ovidius" Constanţa Anul III-IV - aprilie 2002, Seria: Construcţii</w:t>
            </w: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3.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2001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Sept.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Acoperiş spaţial reticulat pentru o centrală  hidroelectrică. Meodă modernă de analiză a solicitărilor din structură </w:t>
            </w: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>Al III-lea Simpozion 27-28.09.2001 Hidrotim SA, pag. 56.</w:t>
            </w:r>
          </w:p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4.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2001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mai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>Vane de nivel constant folosite pe canale. Alcătuire şi calcul.</w:t>
            </w:r>
          </w:p>
          <w:p w:rsidR="00155D5A" w:rsidRPr="00322CAC" w:rsidRDefault="00155D5A" w:rsidP="00322CAC">
            <w:pPr>
              <w:tabs>
                <w:tab w:val="left" w:pos="142"/>
                <w:tab w:val="left" w:pos="399"/>
              </w:tabs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Simpozion cu participare internaţională.Zilele Academice Timişene. Editia a VII-a. </w:t>
            </w:r>
            <w:smartTag w:uri="urn:schemas-microsoft-com:office:smarttags" w:element="place">
              <w:smartTag w:uri="urn:schemas-microsoft-com:office:smarttags" w:element="City">
                <w:r w:rsidRPr="00322CAC">
                  <w:rPr>
                    <w:rFonts w:ascii="Times New Roman" w:hAnsi="Times New Roman"/>
                    <w:snapToGrid w:val="0"/>
                    <w:color w:val="000000"/>
                  </w:rPr>
                  <w:t>Timisoara</w:t>
                </w:r>
              </w:smartTag>
            </w:smartTag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 25.05.2001, pag 84</w:t>
            </w: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5.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2001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mai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>Structură spaţială reticulată metalică, folosibilă pentru acoperirea staţiilor de pompare sau a altor utilităţi. Metodă expeditivă de calcul</w:t>
            </w: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Simpozion cu participare internaţională.Zilele Academice Timişene. Editia a VII-a. </w:t>
            </w:r>
            <w:smartTag w:uri="urn:schemas-microsoft-com:office:smarttags" w:element="place">
              <w:smartTag w:uri="urn:schemas-microsoft-com:office:smarttags" w:element="City">
                <w:r w:rsidRPr="00322CAC">
                  <w:rPr>
                    <w:rFonts w:ascii="Times New Roman" w:hAnsi="Times New Roman"/>
                    <w:snapToGrid w:val="0"/>
                    <w:color w:val="000000"/>
                  </w:rPr>
                  <w:t>Timisoara</w:t>
                </w:r>
              </w:smartTag>
            </w:smartTag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 25.05.2001, pag 88</w:t>
            </w:r>
          </w:p>
        </w:tc>
      </w:tr>
      <w:tr w:rsidR="00155D5A" w:rsidRPr="00322CAC" w:rsidTr="00322CAC">
        <w:trPr>
          <w:trHeight w:val="349"/>
        </w:trPr>
        <w:tc>
          <w:tcPr>
            <w:tcW w:w="245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6.</w:t>
            </w:r>
          </w:p>
        </w:tc>
        <w:tc>
          <w:tcPr>
            <w:tcW w:w="317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2000</w:t>
            </w:r>
          </w:p>
        </w:tc>
        <w:tc>
          <w:tcPr>
            <w:tcW w:w="362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Oct.</w:t>
            </w:r>
          </w:p>
        </w:tc>
        <w:tc>
          <w:tcPr>
            <w:tcW w:w="736" w:type="pct"/>
          </w:tcPr>
          <w:p w:rsidR="00155D5A" w:rsidRPr="00322CAC" w:rsidRDefault="00155D5A" w:rsidP="00322CAC">
            <w:pPr>
              <w:spacing w:line="240" w:lineRule="auto"/>
              <w:rPr>
                <w:rFonts w:ascii="Times New Roman" w:hAnsi="Times New Roman"/>
              </w:rPr>
            </w:pPr>
            <w:r w:rsidRPr="00322CAC">
              <w:rPr>
                <w:rFonts w:ascii="Times New Roman" w:hAnsi="Times New Roman"/>
              </w:rPr>
              <w:t>Breb Traian Viorel</w:t>
            </w:r>
          </w:p>
        </w:tc>
        <w:tc>
          <w:tcPr>
            <w:tcW w:w="1767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 xml:space="preserve">The study of the plan spatial reticulate structures' stresses with the asociated stresses' volumes. </w:t>
            </w:r>
          </w:p>
          <w:p w:rsidR="00155D5A" w:rsidRPr="00322CAC" w:rsidRDefault="00155D5A" w:rsidP="00322CAC">
            <w:pPr>
              <w:tabs>
                <w:tab w:val="left" w:pos="142"/>
                <w:tab w:val="left" w:pos="399"/>
              </w:tabs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74" w:type="pct"/>
          </w:tcPr>
          <w:p w:rsidR="00155D5A" w:rsidRPr="00322CAC" w:rsidRDefault="00155D5A" w:rsidP="00322CAC">
            <w:pPr>
              <w:spacing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322CAC">
              <w:rPr>
                <w:rFonts w:ascii="Times New Roman" w:hAnsi="Times New Roman"/>
                <w:snapToGrid w:val="0"/>
                <w:color w:val="000000"/>
              </w:rPr>
              <w:t>The 9-th International Conference on metal structures 19-22.10.2000, Editura Orizonturi Universitare Timisoara, pag. 140.</w:t>
            </w:r>
          </w:p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Pr="001B3E7D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744"/>
        <w:gridCol w:w="715"/>
        <w:gridCol w:w="1016"/>
        <w:gridCol w:w="2031"/>
        <w:gridCol w:w="1397"/>
        <w:gridCol w:w="1203"/>
        <w:gridCol w:w="1711"/>
        <w:gridCol w:w="1309"/>
      </w:tblGrid>
      <w:tr w:rsidR="00155D5A" w:rsidRPr="00894751" w:rsidTr="00AE2347">
        <w:trPr>
          <w:trHeight w:val="510"/>
        </w:trPr>
        <w:tc>
          <w:tcPr>
            <w:tcW w:w="628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Nr. Crt.</w:t>
            </w:r>
          </w:p>
        </w:tc>
        <w:tc>
          <w:tcPr>
            <w:tcW w:w="744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Anul</w:t>
            </w:r>
          </w:p>
        </w:tc>
        <w:tc>
          <w:tcPr>
            <w:tcW w:w="715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016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Tip produs</w:t>
            </w:r>
          </w:p>
        </w:tc>
        <w:tc>
          <w:tcPr>
            <w:tcW w:w="2031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Titlul produs, tehnologie, studiu, serviciu</w:t>
            </w:r>
          </w:p>
        </w:tc>
        <w:tc>
          <w:tcPr>
            <w:tcW w:w="1397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Firma utilizatoare</w:t>
            </w:r>
          </w:p>
        </w:tc>
        <w:tc>
          <w:tcPr>
            <w:tcW w:w="1203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Numar contract</w:t>
            </w:r>
          </w:p>
        </w:tc>
        <w:tc>
          <w:tcPr>
            <w:tcW w:w="1711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Autorii</w:t>
            </w:r>
          </w:p>
        </w:tc>
        <w:tc>
          <w:tcPr>
            <w:tcW w:w="1309" w:type="dxa"/>
          </w:tcPr>
          <w:p w:rsidR="00155D5A" w:rsidRPr="00894751" w:rsidRDefault="00155D5A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/beneficiar</w:t>
            </w:r>
          </w:p>
        </w:tc>
      </w:tr>
      <w:tr w:rsidR="00155D5A" w:rsidRPr="006925FC" w:rsidTr="00AE2347">
        <w:trPr>
          <w:trHeight w:val="190"/>
        </w:trPr>
        <w:tc>
          <w:tcPr>
            <w:tcW w:w="628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4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1989</w:t>
            </w:r>
          </w:p>
        </w:tc>
        <w:tc>
          <w:tcPr>
            <w:tcW w:w="715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16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Nod sferic</w:t>
            </w:r>
          </w:p>
        </w:tc>
        <w:tc>
          <w:tcPr>
            <w:tcW w:w="2031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bCs/>
                <w:lang w:val="ro-RO"/>
              </w:rPr>
              <w:t>Nod sferic pentru structuri reticulate T2 – Timis 2</w:t>
            </w:r>
          </w:p>
        </w:tc>
        <w:tc>
          <w:tcPr>
            <w:tcW w:w="1397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</w:p>
        </w:tc>
        <w:tc>
          <w:tcPr>
            <w:tcW w:w="1203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99886</w:t>
            </w:r>
          </w:p>
        </w:tc>
        <w:tc>
          <w:tcPr>
            <w:tcW w:w="1711" w:type="dxa"/>
            <w:vAlign w:val="center"/>
          </w:tcPr>
          <w:p w:rsidR="00155D5A" w:rsidRPr="008E1D9D" w:rsidRDefault="00155D5A" w:rsidP="00AE2347">
            <w:pPr>
              <w:jc w:val="center"/>
              <w:rPr>
                <w:sz w:val="24"/>
                <w:lang w:val="pt-BR"/>
              </w:rPr>
            </w:pPr>
            <w:r>
              <w:rPr>
                <w:bCs/>
                <w:lang w:val="ro-RO"/>
              </w:rPr>
              <w:t>Mateescu D., Mercea Gh., Boldus D., Gadeanu L., Ionescu N., Cuteanu E., Breb T.V., Iosip M.</w:t>
            </w:r>
          </w:p>
        </w:tc>
        <w:tc>
          <w:tcPr>
            <w:tcW w:w="1309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IPTV  </w:t>
            </w:r>
            <w:smartTag w:uri="urn:schemas-microsoft-com:office:smarttags" w:element="City">
              <w:r>
                <w:rPr>
                  <w:sz w:val="24"/>
                </w:rPr>
                <w:t>Timisoara</w:t>
              </w:r>
            </w:smartTag>
          </w:p>
        </w:tc>
      </w:tr>
      <w:tr w:rsidR="00155D5A" w:rsidRPr="006925FC" w:rsidTr="00AE2347">
        <w:trPr>
          <w:trHeight w:val="190"/>
        </w:trPr>
        <w:tc>
          <w:tcPr>
            <w:tcW w:w="628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4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1989</w:t>
            </w:r>
          </w:p>
        </w:tc>
        <w:tc>
          <w:tcPr>
            <w:tcW w:w="715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16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Nod sferic</w:t>
            </w:r>
          </w:p>
        </w:tc>
        <w:tc>
          <w:tcPr>
            <w:tcW w:w="2031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bCs/>
                <w:lang w:val="ro-RO"/>
              </w:rPr>
              <w:t>Nod sferic pentru structuri reticulate T3 – Timis 3</w:t>
            </w:r>
          </w:p>
        </w:tc>
        <w:tc>
          <w:tcPr>
            <w:tcW w:w="1397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</w:p>
        </w:tc>
        <w:tc>
          <w:tcPr>
            <w:tcW w:w="1203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99887</w:t>
            </w:r>
          </w:p>
        </w:tc>
        <w:tc>
          <w:tcPr>
            <w:tcW w:w="1711" w:type="dxa"/>
            <w:vAlign w:val="center"/>
          </w:tcPr>
          <w:p w:rsidR="00155D5A" w:rsidRDefault="00155D5A" w:rsidP="00AE2347">
            <w:pPr>
              <w:widowControl w:val="0"/>
              <w:autoSpaceDE w:val="0"/>
              <w:autoSpaceDN w:val="0"/>
              <w:spacing w:after="0" w:line="320" w:lineRule="atLeast"/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Mateescu D., Mercea Gh.., Breb T.V.,Ionescu N., Regep Z.,Konrad C.,Boldus D., Iosip M.</w:t>
            </w:r>
          </w:p>
          <w:p w:rsidR="00155D5A" w:rsidRPr="00AE2347" w:rsidRDefault="00155D5A" w:rsidP="00AE2347">
            <w:pPr>
              <w:jc w:val="center"/>
              <w:rPr>
                <w:sz w:val="24"/>
                <w:lang w:val="ro-RO"/>
              </w:rPr>
            </w:pPr>
          </w:p>
        </w:tc>
        <w:tc>
          <w:tcPr>
            <w:tcW w:w="1309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IPTV  </w:t>
            </w:r>
            <w:smartTag w:uri="urn:schemas-microsoft-com:office:smarttags" w:element="City">
              <w:r>
                <w:rPr>
                  <w:sz w:val="24"/>
                </w:rPr>
                <w:t>Timisoara</w:t>
              </w:r>
            </w:smartTag>
          </w:p>
        </w:tc>
      </w:tr>
      <w:tr w:rsidR="00155D5A" w:rsidRPr="006925FC" w:rsidTr="00AE2347">
        <w:trPr>
          <w:trHeight w:val="190"/>
        </w:trPr>
        <w:tc>
          <w:tcPr>
            <w:tcW w:w="628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4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1989</w:t>
            </w:r>
          </w:p>
        </w:tc>
        <w:tc>
          <w:tcPr>
            <w:tcW w:w="715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16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Nod sferic</w:t>
            </w:r>
          </w:p>
        </w:tc>
        <w:tc>
          <w:tcPr>
            <w:tcW w:w="2031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bCs/>
                <w:lang w:val="ro-RO"/>
              </w:rPr>
              <w:t>Nod sferic pentru structuri reticulate T4 – Timis 4</w:t>
            </w:r>
          </w:p>
        </w:tc>
        <w:tc>
          <w:tcPr>
            <w:tcW w:w="1397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</w:p>
        </w:tc>
        <w:tc>
          <w:tcPr>
            <w:tcW w:w="1203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99888</w:t>
            </w:r>
          </w:p>
        </w:tc>
        <w:tc>
          <w:tcPr>
            <w:tcW w:w="1711" w:type="dxa"/>
            <w:vAlign w:val="center"/>
          </w:tcPr>
          <w:p w:rsidR="00155D5A" w:rsidRPr="00D150AD" w:rsidRDefault="00155D5A" w:rsidP="00D150AD">
            <w:pPr>
              <w:widowControl w:val="0"/>
              <w:autoSpaceDE w:val="0"/>
              <w:autoSpaceDN w:val="0"/>
              <w:spacing w:after="0" w:line="320" w:lineRule="atLeast"/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Mateescu D., Mercea Gh..,  Iosip M., Ivan M., Ionescu N., Boldus D., Breb T.V.</w:t>
            </w:r>
          </w:p>
        </w:tc>
        <w:tc>
          <w:tcPr>
            <w:tcW w:w="1309" w:type="dxa"/>
            <w:vAlign w:val="center"/>
          </w:tcPr>
          <w:p w:rsidR="00155D5A" w:rsidRPr="006925FC" w:rsidRDefault="00155D5A" w:rsidP="00AE234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IPTV  </w:t>
            </w:r>
            <w:smartTag w:uri="urn:schemas-microsoft-com:office:smarttags" w:element="City">
              <w:r>
                <w:rPr>
                  <w:sz w:val="24"/>
                </w:rPr>
                <w:t>Timisoara</w:t>
              </w:r>
            </w:smartTag>
          </w:p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155D5A" w:rsidRPr="00AE238D" w:rsidTr="000647A0">
        <w:trPr>
          <w:trHeight w:val="510"/>
        </w:trPr>
        <w:tc>
          <w:tcPr>
            <w:tcW w:w="796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Anul citarii</w:t>
            </w:r>
          </w:p>
        </w:tc>
        <w:tc>
          <w:tcPr>
            <w:tcW w:w="761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Luna citarii</w:t>
            </w:r>
          </w:p>
        </w:tc>
        <w:tc>
          <w:tcPr>
            <w:tcW w:w="2130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Autor(i)</w:t>
            </w:r>
          </w:p>
        </w:tc>
        <w:tc>
          <w:tcPr>
            <w:tcW w:w="3415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Titlul articolului citat</w:t>
            </w:r>
          </w:p>
        </w:tc>
        <w:tc>
          <w:tcPr>
            <w:tcW w:w="2722" w:type="dxa"/>
          </w:tcPr>
          <w:p w:rsidR="00155D5A" w:rsidRPr="008C6410" w:rsidRDefault="00155D5A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155D5A" w:rsidRPr="008C6410" w:rsidRDefault="00155D5A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155D5A" w:rsidRPr="00AE238D" w:rsidRDefault="00155D5A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155D5A" w:rsidRPr="00D270C8" w:rsidTr="000647A0">
        <w:trPr>
          <w:trHeight w:val="510"/>
        </w:trPr>
        <w:tc>
          <w:tcPr>
            <w:tcW w:w="800" w:type="dxa"/>
          </w:tcPr>
          <w:p w:rsidR="00155D5A" w:rsidRPr="00D270C8" w:rsidRDefault="00155D5A" w:rsidP="000647A0"/>
        </w:tc>
        <w:tc>
          <w:tcPr>
            <w:tcW w:w="800" w:type="dxa"/>
          </w:tcPr>
          <w:p w:rsidR="00155D5A" w:rsidRPr="00D270C8" w:rsidRDefault="00155D5A" w:rsidP="000647A0"/>
        </w:tc>
        <w:tc>
          <w:tcPr>
            <w:tcW w:w="800" w:type="dxa"/>
          </w:tcPr>
          <w:p w:rsidR="00155D5A" w:rsidRPr="00D270C8" w:rsidRDefault="00155D5A" w:rsidP="000647A0"/>
        </w:tc>
        <w:tc>
          <w:tcPr>
            <w:tcW w:w="3220" w:type="dxa"/>
          </w:tcPr>
          <w:p w:rsidR="00155D5A" w:rsidRPr="00D270C8" w:rsidRDefault="00155D5A" w:rsidP="000647A0"/>
        </w:tc>
        <w:tc>
          <w:tcPr>
            <w:tcW w:w="4660" w:type="dxa"/>
          </w:tcPr>
          <w:p w:rsidR="00155D5A" w:rsidRPr="00D270C8" w:rsidRDefault="00155D5A" w:rsidP="000647A0"/>
        </w:tc>
        <w:tc>
          <w:tcPr>
            <w:tcW w:w="4140" w:type="dxa"/>
          </w:tcPr>
          <w:p w:rsidR="00155D5A" w:rsidRPr="00B80EF7" w:rsidRDefault="00155D5A" w:rsidP="000647A0"/>
        </w:tc>
        <w:tc>
          <w:tcPr>
            <w:tcW w:w="3240" w:type="dxa"/>
          </w:tcPr>
          <w:p w:rsidR="00155D5A" w:rsidRPr="00B80EF7" w:rsidRDefault="00155D5A" w:rsidP="000647A0"/>
        </w:tc>
        <w:tc>
          <w:tcPr>
            <w:tcW w:w="960" w:type="dxa"/>
          </w:tcPr>
          <w:p w:rsidR="00155D5A" w:rsidRPr="00D270C8" w:rsidRDefault="00155D5A" w:rsidP="000647A0"/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Pr="00EB747C" w:rsidRDefault="00155D5A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155D5A" w:rsidRPr="004541BD" w:rsidTr="00EB747C">
        <w:trPr>
          <w:trHeight w:val="255"/>
        </w:trPr>
        <w:tc>
          <w:tcPr>
            <w:tcW w:w="584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Nr. Crt.</w:t>
            </w:r>
          </w:p>
        </w:tc>
        <w:tc>
          <w:tcPr>
            <w:tcW w:w="960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Anul</w:t>
            </w:r>
          </w:p>
        </w:tc>
        <w:tc>
          <w:tcPr>
            <w:tcW w:w="960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Tip rezultat</w:t>
            </w:r>
          </w:p>
        </w:tc>
        <w:tc>
          <w:tcPr>
            <w:tcW w:w="1860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Autor(i)</w:t>
            </w:r>
          </w:p>
        </w:tc>
        <w:tc>
          <w:tcPr>
            <w:tcW w:w="2920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Denumire rezultat</w:t>
            </w:r>
          </w:p>
        </w:tc>
        <w:tc>
          <w:tcPr>
            <w:tcW w:w="1984" w:type="dxa"/>
            <w:noWrap/>
          </w:tcPr>
          <w:p w:rsidR="00155D5A" w:rsidRPr="004541BD" w:rsidRDefault="00155D5A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Proiect, Contract</w:t>
            </w:r>
          </w:p>
        </w:tc>
      </w:tr>
      <w:tr w:rsidR="00155D5A" w:rsidRPr="00A8420E" w:rsidTr="00EB747C">
        <w:trPr>
          <w:trHeight w:val="112"/>
        </w:trPr>
        <w:tc>
          <w:tcPr>
            <w:tcW w:w="584" w:type="dxa"/>
            <w:noWrap/>
          </w:tcPr>
          <w:p w:rsidR="00155D5A" w:rsidRDefault="00155D5A" w:rsidP="000647A0"/>
        </w:tc>
        <w:tc>
          <w:tcPr>
            <w:tcW w:w="960" w:type="dxa"/>
            <w:noWrap/>
          </w:tcPr>
          <w:p w:rsidR="00155D5A" w:rsidRDefault="00155D5A" w:rsidP="000647A0"/>
        </w:tc>
        <w:tc>
          <w:tcPr>
            <w:tcW w:w="960" w:type="dxa"/>
            <w:noWrap/>
          </w:tcPr>
          <w:p w:rsidR="00155D5A" w:rsidRPr="00A8420E" w:rsidRDefault="00155D5A" w:rsidP="000647A0"/>
        </w:tc>
        <w:tc>
          <w:tcPr>
            <w:tcW w:w="1460" w:type="dxa"/>
          </w:tcPr>
          <w:p w:rsidR="00155D5A" w:rsidRPr="00A8420E" w:rsidRDefault="00155D5A" w:rsidP="000647A0"/>
        </w:tc>
        <w:tc>
          <w:tcPr>
            <w:tcW w:w="1860" w:type="dxa"/>
          </w:tcPr>
          <w:p w:rsidR="00155D5A" w:rsidRPr="004541BD" w:rsidRDefault="00155D5A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155D5A" w:rsidRPr="004541BD" w:rsidRDefault="00155D5A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155D5A" w:rsidRPr="00A8420E" w:rsidRDefault="00155D5A" w:rsidP="000647A0"/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r w:rsidRPr="00EB747C">
        <w:rPr>
          <w:b/>
          <w:bCs/>
          <w:sz w:val="28"/>
          <w:szCs w:val="28"/>
        </w:rPr>
        <w:t>Referenti si membri în colective de redactie</w:t>
      </w: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155D5A" w:rsidRPr="00E26311" w:rsidTr="00534B9E">
        <w:trPr>
          <w:trHeight w:val="333"/>
        </w:trPr>
        <w:tc>
          <w:tcPr>
            <w:tcW w:w="435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155D5A" w:rsidRPr="00E26311" w:rsidRDefault="00155D5A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Nume</w:t>
            </w:r>
          </w:p>
        </w:tc>
        <w:tc>
          <w:tcPr>
            <w:tcW w:w="6497" w:type="dxa"/>
          </w:tcPr>
          <w:p w:rsidR="00155D5A" w:rsidRPr="00534B9E" w:rsidRDefault="00155D5A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Cotaţie</w:t>
            </w:r>
          </w:p>
        </w:tc>
      </w:tr>
      <w:tr w:rsidR="00155D5A" w:rsidRPr="00E26311" w:rsidTr="00534B9E">
        <w:trPr>
          <w:trHeight w:val="218"/>
        </w:trPr>
        <w:tc>
          <w:tcPr>
            <w:tcW w:w="435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155D5A" w:rsidRPr="00E26311" w:rsidRDefault="00155D5A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155D5A" w:rsidRPr="00E26311" w:rsidRDefault="00155D5A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155D5A" w:rsidRPr="00E26311" w:rsidRDefault="00155D5A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155D5A" w:rsidRPr="001A03ED" w:rsidTr="001A03ED">
        <w:trPr>
          <w:trHeight w:val="255"/>
        </w:trPr>
        <w:tc>
          <w:tcPr>
            <w:tcW w:w="420" w:type="dxa"/>
          </w:tcPr>
          <w:p w:rsidR="00155D5A" w:rsidRPr="00933447" w:rsidRDefault="00155D5A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2452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  <w:r>
              <w:rPr>
                <w:b/>
                <w:bCs/>
                <w:szCs w:val="20"/>
              </w:rPr>
              <w:t xml:space="preserve"> (echipă)</w:t>
            </w:r>
          </w:p>
        </w:tc>
        <w:tc>
          <w:tcPr>
            <w:tcW w:w="1643" w:type="dxa"/>
            <w:noWrap/>
          </w:tcPr>
          <w:p w:rsidR="00155D5A" w:rsidRPr="00BC054F" w:rsidRDefault="00155D5A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Tip proiect</w:t>
            </w:r>
          </w:p>
        </w:tc>
        <w:tc>
          <w:tcPr>
            <w:tcW w:w="1510" w:type="dxa"/>
            <w:noWrap/>
          </w:tcPr>
          <w:p w:rsidR="00155D5A" w:rsidRPr="001A03ED" w:rsidRDefault="00155D5A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155D5A" w:rsidRPr="001A03ED" w:rsidRDefault="00155D5A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155D5A" w:rsidRPr="001A03ED" w:rsidRDefault="00155D5A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155D5A" w:rsidRPr="001A03ED" w:rsidTr="001A03ED">
        <w:trPr>
          <w:trHeight w:val="255"/>
        </w:trPr>
        <w:tc>
          <w:tcPr>
            <w:tcW w:w="420" w:type="dxa"/>
          </w:tcPr>
          <w:p w:rsidR="00155D5A" w:rsidRPr="001A03ED" w:rsidRDefault="00155D5A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155D5A" w:rsidRPr="001A03ED" w:rsidRDefault="00155D5A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155D5A" w:rsidRPr="001A03ED" w:rsidRDefault="00155D5A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155D5A" w:rsidRPr="001A03ED" w:rsidRDefault="00155D5A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155D5A" w:rsidRPr="001A03ED" w:rsidRDefault="00155D5A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155D5A" w:rsidRPr="001A03ED" w:rsidRDefault="00155D5A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155D5A" w:rsidRPr="001A03ED" w:rsidRDefault="00155D5A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155D5A" w:rsidRDefault="00155D5A" w:rsidP="00D25BE5">
      <w:pPr>
        <w:spacing w:after="0"/>
        <w:rPr>
          <w:sz w:val="28"/>
          <w:szCs w:val="28"/>
          <w:lang w:val="ro-RO"/>
        </w:rPr>
      </w:pPr>
    </w:p>
    <w:p w:rsidR="00155D5A" w:rsidRPr="00534B9E" w:rsidRDefault="00155D5A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155D5A" w:rsidRDefault="00155D5A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155D5A" w:rsidRDefault="00155D5A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155D5A" w:rsidRDefault="00155D5A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155D5A" w:rsidRDefault="00155D5A" w:rsidP="00D25BE5">
      <w:pPr>
        <w:spacing w:after="0"/>
        <w:rPr>
          <w:b/>
          <w:sz w:val="24"/>
          <w:szCs w:val="24"/>
          <w:lang w:val="it-IT"/>
        </w:rPr>
      </w:pPr>
    </w:p>
    <w:p w:rsidR="00155D5A" w:rsidRPr="00C17CB8" w:rsidRDefault="00155D5A" w:rsidP="00D25BE5">
      <w:pPr>
        <w:spacing w:after="0"/>
        <w:rPr>
          <w:b/>
          <w:sz w:val="28"/>
          <w:szCs w:val="28"/>
          <w:lang w:val="it-IT"/>
        </w:rPr>
      </w:pPr>
    </w:p>
    <w:p w:rsidR="00155D5A" w:rsidRDefault="00155D5A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155D5A" w:rsidRPr="00942E7A" w:rsidRDefault="00155D5A" w:rsidP="00D25BE5">
      <w:pPr>
        <w:spacing w:after="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Pr="00942E7A">
        <w:rPr>
          <w:sz w:val="28"/>
          <w:szCs w:val="28"/>
          <w:lang w:val="ro-RO"/>
        </w:rPr>
        <w:t>23.04.2015</w:t>
      </w:r>
    </w:p>
    <w:p w:rsidR="00155D5A" w:rsidRPr="00320F26" w:rsidRDefault="00155D5A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155D5A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1B9A"/>
    <w:multiLevelType w:val="hybridMultilevel"/>
    <w:tmpl w:val="689EE3CE"/>
    <w:lvl w:ilvl="0" w:tplc="AF32A22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57499C"/>
    <w:multiLevelType w:val="hybridMultilevel"/>
    <w:tmpl w:val="689EE3CE"/>
    <w:lvl w:ilvl="0" w:tplc="AF32A22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647A0"/>
    <w:rsid w:val="000979E9"/>
    <w:rsid w:val="000A1F6C"/>
    <w:rsid w:val="00117E45"/>
    <w:rsid w:val="00155D5A"/>
    <w:rsid w:val="001A03ED"/>
    <w:rsid w:val="001B3E7D"/>
    <w:rsid w:val="00287955"/>
    <w:rsid w:val="002A1FAA"/>
    <w:rsid w:val="002E2759"/>
    <w:rsid w:val="00320F26"/>
    <w:rsid w:val="00322CAC"/>
    <w:rsid w:val="003446DF"/>
    <w:rsid w:val="003670F2"/>
    <w:rsid w:val="003773C6"/>
    <w:rsid w:val="00401251"/>
    <w:rsid w:val="00403F56"/>
    <w:rsid w:val="004303FB"/>
    <w:rsid w:val="00443BE1"/>
    <w:rsid w:val="004541BD"/>
    <w:rsid w:val="004F3B33"/>
    <w:rsid w:val="00534B9E"/>
    <w:rsid w:val="005958F6"/>
    <w:rsid w:val="005D5B2E"/>
    <w:rsid w:val="00602EC4"/>
    <w:rsid w:val="00653398"/>
    <w:rsid w:val="00667264"/>
    <w:rsid w:val="006925FC"/>
    <w:rsid w:val="007843C3"/>
    <w:rsid w:val="00823C1D"/>
    <w:rsid w:val="00894751"/>
    <w:rsid w:val="008B1897"/>
    <w:rsid w:val="008B3FE5"/>
    <w:rsid w:val="008C6410"/>
    <w:rsid w:val="008E1D9D"/>
    <w:rsid w:val="00933447"/>
    <w:rsid w:val="00942E7A"/>
    <w:rsid w:val="00983036"/>
    <w:rsid w:val="00992D5C"/>
    <w:rsid w:val="00A465ED"/>
    <w:rsid w:val="00A8420E"/>
    <w:rsid w:val="00A93777"/>
    <w:rsid w:val="00AA3C57"/>
    <w:rsid w:val="00AE2347"/>
    <w:rsid w:val="00AE238D"/>
    <w:rsid w:val="00B31F43"/>
    <w:rsid w:val="00B53ACC"/>
    <w:rsid w:val="00B80EF7"/>
    <w:rsid w:val="00BB53F2"/>
    <w:rsid w:val="00BC054F"/>
    <w:rsid w:val="00BC3745"/>
    <w:rsid w:val="00BF01FD"/>
    <w:rsid w:val="00BF260F"/>
    <w:rsid w:val="00C17CB8"/>
    <w:rsid w:val="00CD0BBC"/>
    <w:rsid w:val="00CE3A78"/>
    <w:rsid w:val="00D119E9"/>
    <w:rsid w:val="00D150AD"/>
    <w:rsid w:val="00D25BE5"/>
    <w:rsid w:val="00D270C8"/>
    <w:rsid w:val="00DA323B"/>
    <w:rsid w:val="00DD32BA"/>
    <w:rsid w:val="00DF7662"/>
    <w:rsid w:val="00E1536D"/>
    <w:rsid w:val="00E26311"/>
    <w:rsid w:val="00E6713B"/>
    <w:rsid w:val="00E913C8"/>
    <w:rsid w:val="00EB747C"/>
    <w:rsid w:val="00EC79B4"/>
    <w:rsid w:val="00EE18D4"/>
    <w:rsid w:val="00EE54C0"/>
    <w:rsid w:val="00EE7F57"/>
    <w:rsid w:val="00F164AC"/>
    <w:rsid w:val="00F64213"/>
    <w:rsid w:val="00F93400"/>
    <w:rsid w:val="00FB0AA6"/>
    <w:rsid w:val="00FC4B8B"/>
    <w:rsid w:val="138A9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0979E9"/>
    <w:pPr>
      <w:spacing w:after="0" w:line="240" w:lineRule="auto"/>
      <w:ind w:left="720"/>
      <w:contextualSpacing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7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7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3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3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573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3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3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73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7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7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1024</Words>
  <Characters>5841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corina</cp:lastModifiedBy>
  <cp:revision>2</cp:revision>
  <dcterms:created xsi:type="dcterms:W3CDTF">2016-04-15T07:54:00Z</dcterms:created>
  <dcterms:modified xsi:type="dcterms:W3CDTF">2016-04-15T07:54:00Z</dcterms:modified>
</cp:coreProperties>
</file>